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D7E15" w14:textId="0DF9734B" w:rsidR="006B2F86" w:rsidRDefault="00195FE8" w:rsidP="00E71FC3">
      <w:pPr>
        <w:pStyle w:val="NoSpacing"/>
      </w:pPr>
      <w:r>
        <w:rPr>
          <w:u w:val="single"/>
        </w:rPr>
        <w:t>Robert KIRKBY</w:t>
      </w:r>
      <w:r>
        <w:t xml:space="preserve">   </w:t>
      </w:r>
      <w:proofErr w:type="gramStart"/>
      <w:r>
        <w:t xml:space="preserve">   (</w:t>
      </w:r>
      <w:proofErr w:type="gramEnd"/>
      <w:r>
        <w:t>d.1490)</w:t>
      </w:r>
    </w:p>
    <w:p w14:paraId="35C8CDD4" w14:textId="32141697" w:rsidR="00195FE8" w:rsidRDefault="00195FE8" w:rsidP="00E71FC3">
      <w:pPr>
        <w:pStyle w:val="NoSpacing"/>
      </w:pPr>
      <w:r>
        <w:t>of Topcliffe, Yorkshire.</w:t>
      </w:r>
    </w:p>
    <w:p w14:paraId="47B3619E" w14:textId="47B4BE2B" w:rsidR="00195FE8" w:rsidRDefault="00195FE8" w:rsidP="00E71FC3">
      <w:pPr>
        <w:pStyle w:val="NoSpacing"/>
      </w:pPr>
    </w:p>
    <w:p w14:paraId="7BF0544E" w14:textId="4DDF28A0" w:rsidR="00195FE8" w:rsidRDefault="00195FE8" w:rsidP="00E71FC3">
      <w:pPr>
        <w:pStyle w:val="NoSpacing"/>
      </w:pPr>
    </w:p>
    <w:p w14:paraId="0526585F" w14:textId="67F939B3" w:rsidR="00195FE8" w:rsidRDefault="00195FE8" w:rsidP="00E71FC3">
      <w:pPr>
        <w:pStyle w:val="NoSpacing"/>
      </w:pPr>
      <w:r>
        <w:t>20 Nov.1485</w:t>
      </w:r>
      <w:r>
        <w:tab/>
      </w:r>
      <w:r>
        <w:t>He made his Will.   (W.Y.R. p.97)</w:t>
      </w:r>
    </w:p>
    <w:p w14:paraId="5F2763BD" w14:textId="7B97E8BE" w:rsidR="00195FE8" w:rsidRDefault="00195FE8" w:rsidP="00E71FC3">
      <w:pPr>
        <w:pStyle w:val="NoSpacing"/>
      </w:pPr>
      <w:r>
        <w:t>31 Dec.1489</w:t>
      </w:r>
      <w:r>
        <w:tab/>
        <w:t>He added a codicil to his Will.   (ibid.)</w:t>
      </w:r>
    </w:p>
    <w:p w14:paraId="7BF10BE3" w14:textId="77777777" w:rsidR="00195FE8" w:rsidRDefault="00195FE8" w:rsidP="00195FE8">
      <w:pPr>
        <w:pStyle w:val="NoSpacing"/>
      </w:pPr>
      <w:r>
        <w:t>13 Jun.</w:t>
      </w:r>
      <w:r>
        <w:tab/>
        <w:t>1490</w:t>
      </w:r>
      <w:r>
        <w:tab/>
      </w:r>
      <w:r>
        <w:t>Probate of his Will.   (ibid.)</w:t>
      </w:r>
    </w:p>
    <w:p w14:paraId="6961F162" w14:textId="77777777" w:rsidR="00195FE8" w:rsidRDefault="00195FE8" w:rsidP="00195FE8">
      <w:pPr>
        <w:pStyle w:val="NoSpacing"/>
      </w:pPr>
    </w:p>
    <w:p w14:paraId="6D76286C" w14:textId="77777777" w:rsidR="00195FE8" w:rsidRDefault="00195FE8" w:rsidP="00195FE8">
      <w:pPr>
        <w:pStyle w:val="NoSpacing"/>
      </w:pPr>
    </w:p>
    <w:p w14:paraId="68F99FAF" w14:textId="77777777" w:rsidR="00195FE8" w:rsidRDefault="00195FE8" w:rsidP="00195FE8">
      <w:pPr>
        <w:pStyle w:val="NoSpacing"/>
      </w:pPr>
      <w:r>
        <w:t>19 February 2019</w:t>
      </w:r>
    </w:p>
    <w:p w14:paraId="0DC8B8FD" w14:textId="32000370" w:rsidR="00195FE8" w:rsidRPr="00195FE8" w:rsidRDefault="00195FE8" w:rsidP="00E71FC3">
      <w:pPr>
        <w:pStyle w:val="NoSpacing"/>
      </w:pPr>
      <w:bookmarkStart w:id="0" w:name="_GoBack"/>
      <w:bookmarkEnd w:id="0"/>
    </w:p>
    <w:sectPr w:rsidR="00195FE8" w:rsidRPr="00195FE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EF890" w14:textId="77777777" w:rsidR="00195FE8" w:rsidRDefault="00195FE8" w:rsidP="00E71FC3">
      <w:pPr>
        <w:spacing w:after="0" w:line="240" w:lineRule="auto"/>
      </w:pPr>
      <w:r>
        <w:separator/>
      </w:r>
    </w:p>
  </w:endnote>
  <w:endnote w:type="continuationSeparator" w:id="0">
    <w:p w14:paraId="4B9BC9C2" w14:textId="77777777" w:rsidR="00195FE8" w:rsidRDefault="00195FE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C641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DAA2ED" w14:textId="77777777" w:rsidR="00195FE8" w:rsidRDefault="00195FE8" w:rsidP="00E71FC3">
      <w:pPr>
        <w:spacing w:after="0" w:line="240" w:lineRule="auto"/>
      </w:pPr>
      <w:r>
        <w:separator/>
      </w:r>
    </w:p>
  </w:footnote>
  <w:footnote w:type="continuationSeparator" w:id="0">
    <w:p w14:paraId="241E8080" w14:textId="77777777" w:rsidR="00195FE8" w:rsidRDefault="00195FE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FE8"/>
    <w:rsid w:val="00195FE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87B49"/>
  <w15:chartTrackingRefBased/>
  <w15:docId w15:val="{7F016183-4829-4423-A278-907D617FF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2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2019-02-19T21:42:00Z</dcterms:created>
  <dcterms:modified xsi:type="dcterms:W3CDTF">2019-02-19T21:47:00Z</dcterms:modified>
</cp:coreProperties>
</file>